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0686" w14:textId="45686A98" w:rsidR="00BA00AB" w:rsidRDefault="00C36D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VICARS</w:t>
      </w:r>
      <w:r>
        <w:rPr>
          <w:rFonts w:ascii="Times New Roman" w:hAnsi="Times New Roman" w:cs="Times New Roman"/>
          <w:sz w:val="24"/>
          <w:szCs w:val="24"/>
        </w:rPr>
        <w:t xml:space="preserve">     (fl.1440)</w:t>
      </w:r>
    </w:p>
    <w:p w14:paraId="51CE253B" w14:textId="6C77245E" w:rsidR="00C36D1C" w:rsidRDefault="00C36D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B257B" w14:textId="7399B8EC" w:rsidR="00C36D1C" w:rsidRDefault="00C36D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581C62" w14:textId="3A3A0AEA" w:rsidR="00C36D1C" w:rsidRDefault="00C36D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Lichfield, Staffordshire,</w:t>
      </w:r>
    </w:p>
    <w:p w14:paraId="5FC18EA5" w14:textId="677F4877" w:rsidR="00C36D1C" w:rsidRDefault="00C36D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Thomas Hauton(q.v.).</w:t>
      </w:r>
    </w:p>
    <w:p w14:paraId="190BEA7B" w14:textId="57121102" w:rsidR="00C36D1C" w:rsidRDefault="00C36D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25-430)</w:t>
      </w:r>
    </w:p>
    <w:p w14:paraId="6B2352F7" w14:textId="4532B462" w:rsidR="00C36D1C" w:rsidRDefault="00C36D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3EE7BF" w14:textId="194D638E" w:rsidR="00C36D1C" w:rsidRDefault="00C36D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F0F7E8" w14:textId="18B805DA" w:rsidR="00C36D1C" w:rsidRPr="00C36D1C" w:rsidRDefault="00C36D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2021</w:t>
      </w:r>
    </w:p>
    <w:sectPr w:rsidR="00C36D1C" w:rsidRPr="00C36D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5BF10" w14:textId="77777777" w:rsidR="00C36D1C" w:rsidRDefault="00C36D1C" w:rsidP="009139A6">
      <w:r>
        <w:separator/>
      </w:r>
    </w:p>
  </w:endnote>
  <w:endnote w:type="continuationSeparator" w:id="0">
    <w:p w14:paraId="2CFD9991" w14:textId="77777777" w:rsidR="00C36D1C" w:rsidRDefault="00C36D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B97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8C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FC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6F9C1" w14:textId="77777777" w:rsidR="00C36D1C" w:rsidRDefault="00C36D1C" w:rsidP="009139A6">
      <w:r>
        <w:separator/>
      </w:r>
    </w:p>
  </w:footnote>
  <w:footnote w:type="continuationSeparator" w:id="0">
    <w:p w14:paraId="44E33508" w14:textId="77777777" w:rsidR="00C36D1C" w:rsidRDefault="00C36D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69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E9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7C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1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6D1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B1C28"/>
  <w15:chartTrackingRefBased/>
  <w15:docId w15:val="{982BDFE2-6206-45DC-86EC-16A111D10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2021-10-09T16:09:00Z</dcterms:created>
  <dcterms:modified xsi:type="dcterms:W3CDTF">2021-10-09T16:11:00Z</dcterms:modified>
</cp:coreProperties>
</file>